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A21A9" w14:textId="21A769E8" w:rsidR="006B2F86" w:rsidRDefault="00A44D80" w:rsidP="00E71FC3">
      <w:pPr>
        <w:pStyle w:val="NoSpacing"/>
      </w:pPr>
      <w:r>
        <w:rPr>
          <w:u w:val="single"/>
        </w:rPr>
        <w:t>John FRERE</w:t>
      </w:r>
      <w:r>
        <w:t xml:space="preserve">      (fl.1419)</w:t>
      </w:r>
    </w:p>
    <w:p w14:paraId="2E969A83" w14:textId="7CF9F7BE" w:rsidR="00A44D80" w:rsidRDefault="00A44D80" w:rsidP="00E71FC3">
      <w:pPr>
        <w:pStyle w:val="NoSpacing"/>
      </w:pPr>
      <w:r>
        <w:t>of the diocese of Exeter.</w:t>
      </w:r>
    </w:p>
    <w:p w14:paraId="1CA2240B" w14:textId="134D82C1" w:rsidR="00A44D80" w:rsidRDefault="00A44D80" w:rsidP="00E71FC3">
      <w:pPr>
        <w:pStyle w:val="NoSpacing"/>
      </w:pPr>
    </w:p>
    <w:p w14:paraId="1F9DE7E7" w14:textId="07D64ED4" w:rsidR="00A44D80" w:rsidRDefault="00A44D80" w:rsidP="00E71FC3">
      <w:pPr>
        <w:pStyle w:val="NoSpacing"/>
      </w:pPr>
    </w:p>
    <w:p w14:paraId="439AE08D" w14:textId="14004198" w:rsidR="00A44D80" w:rsidRDefault="00A44D80" w:rsidP="00E71FC3">
      <w:pPr>
        <w:pStyle w:val="NoSpacing"/>
      </w:pPr>
      <w:r>
        <w:t>25 May1419</w:t>
      </w:r>
      <w:r>
        <w:tab/>
        <w:t>He was ordained to his first tonsure in Hartland, Devon.</w:t>
      </w:r>
    </w:p>
    <w:p w14:paraId="68E127F4" w14:textId="714E5C9D" w:rsidR="00A44D80" w:rsidRDefault="00A44D80" w:rsidP="00E71FC3">
      <w:pPr>
        <w:pStyle w:val="NoSpacing"/>
      </w:pPr>
      <w:r>
        <w:tab/>
      </w:r>
      <w:r>
        <w:tab/>
        <w:t>(“Stafford Register” pp.431 and 428)</w:t>
      </w:r>
    </w:p>
    <w:p w14:paraId="6643D4F7" w14:textId="534DF127" w:rsidR="00A44D80" w:rsidRDefault="00A44D80" w:rsidP="00E71FC3">
      <w:pPr>
        <w:pStyle w:val="NoSpacing"/>
      </w:pPr>
    </w:p>
    <w:p w14:paraId="702954CF" w14:textId="7CA77BC3" w:rsidR="00A44D80" w:rsidRDefault="00A44D80" w:rsidP="00E71FC3">
      <w:pPr>
        <w:pStyle w:val="NoSpacing"/>
      </w:pPr>
    </w:p>
    <w:p w14:paraId="4043DDB4" w14:textId="5375B9FA" w:rsidR="00A44D80" w:rsidRPr="00A44D80" w:rsidRDefault="00A44D80" w:rsidP="00E71FC3">
      <w:pPr>
        <w:pStyle w:val="NoSpacing"/>
      </w:pPr>
      <w:r>
        <w:t>28 July 2019</w:t>
      </w:r>
      <w:bookmarkStart w:id="0" w:name="_GoBack"/>
      <w:bookmarkEnd w:id="0"/>
    </w:p>
    <w:sectPr w:rsidR="00A44D80" w:rsidRPr="00A44D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2A2E0" w14:textId="77777777" w:rsidR="00A44D80" w:rsidRDefault="00A44D80" w:rsidP="00E71FC3">
      <w:pPr>
        <w:spacing w:after="0" w:line="240" w:lineRule="auto"/>
      </w:pPr>
      <w:r>
        <w:separator/>
      </w:r>
    </w:p>
  </w:endnote>
  <w:endnote w:type="continuationSeparator" w:id="0">
    <w:p w14:paraId="076E06CA" w14:textId="77777777" w:rsidR="00A44D80" w:rsidRDefault="00A44D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5F5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A582B" w14:textId="77777777" w:rsidR="00A44D80" w:rsidRDefault="00A44D80" w:rsidP="00E71FC3">
      <w:pPr>
        <w:spacing w:after="0" w:line="240" w:lineRule="auto"/>
      </w:pPr>
      <w:r>
        <w:separator/>
      </w:r>
    </w:p>
  </w:footnote>
  <w:footnote w:type="continuationSeparator" w:id="0">
    <w:p w14:paraId="5FCD90F5" w14:textId="77777777" w:rsidR="00A44D80" w:rsidRDefault="00A44D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D80"/>
    <w:rsid w:val="001A7C09"/>
    <w:rsid w:val="00577BD5"/>
    <w:rsid w:val="00656CBA"/>
    <w:rsid w:val="006A1F77"/>
    <w:rsid w:val="00733BE7"/>
    <w:rsid w:val="00A44D8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8725A"/>
  <w15:chartTrackingRefBased/>
  <w15:docId w15:val="{7053F28D-1244-417C-BC54-677CCAD6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2019-07-28T19:37:00Z</dcterms:created>
  <dcterms:modified xsi:type="dcterms:W3CDTF">2019-07-28T19:40:00Z</dcterms:modified>
</cp:coreProperties>
</file>